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2A5C8B" wp14:editId="232D2CF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57925" cy="1104900"/>
                <wp:effectExtent l="0" t="0" r="28575" b="1905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792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889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211"/>
                              <w:gridCol w:w="4678"/>
                            </w:tblGrid>
                            <w:tr w:rsidR="00BE62AE" w:rsidRPr="00F2548A" w:rsidTr="003F5B24">
                              <w:tc>
                                <w:tcPr>
                                  <w:tcW w:w="5211" w:type="dxa"/>
                                </w:tcPr>
                                <w:p w:rsidR="00BE62AE" w:rsidRPr="00332D3A" w:rsidRDefault="00BE62AE" w:rsidP="003F5B24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332D3A">
                                    <w:rPr>
                                      <w:sz w:val="24"/>
                                      <w:szCs w:val="24"/>
                                    </w:rPr>
                                    <w:t>Groupement de commandes Hôtelier 04/05</w:t>
                                  </w:r>
                                </w:p>
                                <w:p w:rsidR="00BE62AE" w:rsidRPr="00D26D69" w:rsidRDefault="00BE62AE" w:rsidP="003F5B24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BE62AE" w:rsidRPr="00332D3A" w:rsidRDefault="00BE62AE" w:rsidP="003F5B24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332D3A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:rsidR="00BE62AE" w:rsidRPr="00332D3A" w:rsidRDefault="00BE62AE" w:rsidP="003F5B24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332D3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:rsidR="00BE62AE" w:rsidRPr="00332D3A" w:rsidRDefault="00BE62AE" w:rsidP="003F5B24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332D3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Fax : 04.92.40.61.68</w:t>
                                  </w:r>
                                </w:p>
                                <w:p w:rsidR="00BE62AE" w:rsidRPr="00BE74CE" w:rsidRDefault="00BE62AE" w:rsidP="003F5B24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332D3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332D3A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:rsidR="00BE62AE" w:rsidRDefault="00BE62AE" w:rsidP="003F5B24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BE62AE" w:rsidRDefault="00BE62AE" w:rsidP="003F5B24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BE62AE" w:rsidRPr="00F2548A" w:rsidRDefault="00BE62AE" w:rsidP="003F5B24">
                                  <w:pPr>
                                    <w:ind w:right="175"/>
                                    <w:jc w:val="right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4ABF3A0" wp14:editId="73AE12A5">
                                        <wp:extent cx="2549770" cy="552450"/>
                                        <wp:effectExtent l="0" t="0" r="3175" b="0"/>
                                        <wp:docPr id="4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3796" cy="55332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BE62AE" w:rsidRDefault="00BE62AE" w:rsidP="00BE62A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E62AE" w:rsidRPr="00BE74CE" w:rsidRDefault="00BE62AE" w:rsidP="00BE62AE">
                            <w:pPr>
                              <w:pStyle w:val="Titre5"/>
                              <w:rPr>
                                <w:b w:val="0"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BE62AE" w:rsidRPr="00D26D69" w:rsidRDefault="00BE62AE" w:rsidP="00BE62A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BE62AE" w:rsidRPr="00464A6B" w:rsidRDefault="00BE62AE" w:rsidP="00BE62A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:rsidR="00BE62AE" w:rsidRPr="00B77EF9" w:rsidRDefault="00BE62AE" w:rsidP="00BE62A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BE62AE" w:rsidRPr="00B77EF9" w:rsidRDefault="00BE62AE" w:rsidP="00BE62A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:rsidR="00BE62AE" w:rsidRPr="00BE74CE" w:rsidRDefault="00BE62AE" w:rsidP="00BE62A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2A5C8B" id="AutoShape 8" o:spid="_x0000_s1026" style="position:absolute;margin-left:0;margin-top:-.05pt;width:492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">
                <v:textbox inset="2.2mm,1mm,2.2mm,1mm">
                  <w:txbxContent>
                    <w:tbl>
                      <w:tblPr>
                        <w:tblStyle w:val="Grilledutableau"/>
                        <w:tblW w:w="9889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211"/>
                        <w:gridCol w:w="4678"/>
                      </w:tblGrid>
                      <w:tr w:rsidR="00BE62AE" w:rsidRPr="00F2548A" w:rsidTr="003F5B24">
                        <w:tc>
                          <w:tcPr>
                            <w:tcW w:w="5211" w:type="dxa"/>
                          </w:tcPr>
                          <w:p w:rsidR="00BE62AE" w:rsidRPr="00332D3A" w:rsidRDefault="00BE62AE" w:rsidP="003F5B24">
                            <w:pPr>
                              <w:pStyle w:val="Titre5"/>
                              <w:ind w:right="-108"/>
                              <w:jc w:val="center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332D3A">
                              <w:rPr>
                                <w:sz w:val="24"/>
                                <w:szCs w:val="24"/>
                              </w:rPr>
                              <w:t>Groupement de commandes Hôtelier 04/05</w:t>
                            </w:r>
                          </w:p>
                          <w:p w:rsidR="00BE62AE" w:rsidRPr="00D26D69" w:rsidRDefault="00BE62AE" w:rsidP="003F5B24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BE62AE" w:rsidRPr="00332D3A" w:rsidRDefault="00BE62AE" w:rsidP="003F5B24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32D3A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:rsidR="00BE62AE" w:rsidRPr="00332D3A" w:rsidRDefault="00BE62AE" w:rsidP="003F5B24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2D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BE62AE" w:rsidRPr="00332D3A" w:rsidRDefault="00BE62AE" w:rsidP="003F5B24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2D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:rsidR="00BE62AE" w:rsidRPr="00BE74CE" w:rsidRDefault="00BE62AE" w:rsidP="003F5B24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32D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332D3A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BE62AE" w:rsidRDefault="00BE62AE" w:rsidP="003F5B24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:rsidR="00BE62AE" w:rsidRDefault="00BE62AE" w:rsidP="003F5B24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BE62AE" w:rsidRPr="00F2548A" w:rsidRDefault="00BE62AE" w:rsidP="003F5B24">
                            <w:pPr>
                              <w:ind w:right="175"/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ABF3A0" wp14:editId="73AE12A5">
                                  <wp:extent cx="2549770" cy="552450"/>
                                  <wp:effectExtent l="0" t="0" r="3175" b="0"/>
                                  <wp:docPr id="4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3796" cy="5533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BE62AE" w:rsidRDefault="00BE62AE" w:rsidP="00BE62A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:rsidR="00BE62AE" w:rsidRPr="00BE74CE" w:rsidRDefault="00BE62AE" w:rsidP="00BE62AE">
                      <w:pPr>
                        <w:pStyle w:val="Titre5"/>
                        <w:rPr>
                          <w:b w:val="0"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BE62AE" w:rsidRPr="00D26D69" w:rsidRDefault="00BE62AE" w:rsidP="00BE62A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:rsidR="00BE62AE" w:rsidRPr="00464A6B" w:rsidRDefault="00BE62AE" w:rsidP="00BE62A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:rsidR="00BE62AE" w:rsidRPr="00B77EF9" w:rsidRDefault="00BE62AE" w:rsidP="00BE62A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:rsidR="00BE62AE" w:rsidRPr="00B77EF9" w:rsidRDefault="00BE62AE" w:rsidP="00BE62A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:rsidR="00BE62AE" w:rsidRPr="00BE74CE" w:rsidRDefault="00BE62AE" w:rsidP="00BE62A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C272D7" w:rsidRPr="009177BB" w:rsidRDefault="00C272D7" w:rsidP="00C272D7">
      <w:pPr>
        <w:rPr>
          <w:rFonts w:ascii="Arial" w:hAnsi="Arial" w:cs="Arial"/>
          <w:sz w:val="24"/>
          <w:szCs w:val="24"/>
        </w:rPr>
      </w:pP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</w:p>
    <w:p w:rsidR="009F18A2" w:rsidRPr="008B6196" w:rsidRDefault="009F18A2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8"/>
        </w:rPr>
      </w:pPr>
      <w:r w:rsidRPr="00741A12">
        <w:rPr>
          <w:rFonts w:ascii="Arial" w:hAnsi="Arial" w:cs="Arial"/>
          <w:bCs/>
          <w:sz w:val="18"/>
        </w:rPr>
        <w:sym w:font="Wingdings" w:char="F031"/>
      </w:r>
      <w:r w:rsidRPr="008B6196">
        <w:rPr>
          <w:rFonts w:ascii="Arial" w:hAnsi="Arial" w:cs="Arial"/>
          <w:bCs/>
          <w:sz w:val="18"/>
        </w:rPr>
        <w:t xml:space="preserve"> </w:t>
      </w:r>
      <w:r w:rsidR="0011761C">
        <w:rPr>
          <w:rFonts w:ascii="Arial" w:hAnsi="Arial" w:cs="Arial"/>
          <w:bCs/>
          <w:sz w:val="18"/>
        </w:rPr>
        <w:t>SE9</w:t>
      </w:r>
      <w:bookmarkStart w:id="0" w:name="_GoBack"/>
      <w:bookmarkEnd w:id="0"/>
    </w:p>
    <w:p w:rsidR="009F18A2" w:rsidRDefault="009F18A2">
      <w:pPr>
        <w:tabs>
          <w:tab w:val="left" w:pos="6804"/>
        </w:tabs>
        <w:ind w:right="6518"/>
        <w:jc w:val="center"/>
        <w:rPr>
          <w:rFonts w:ascii="Arial" w:hAnsi="Arial" w:cs="Arial"/>
          <w:b/>
        </w:rPr>
      </w:pPr>
    </w:p>
    <w:p w:rsidR="001A62B3" w:rsidRPr="008B6196" w:rsidRDefault="001A62B3">
      <w:pPr>
        <w:tabs>
          <w:tab w:val="left" w:pos="6804"/>
        </w:tabs>
        <w:ind w:right="6518"/>
        <w:jc w:val="center"/>
        <w:rPr>
          <w:rFonts w:ascii="Arial" w:hAnsi="Arial" w:cs="Arial"/>
          <w:b/>
        </w:rPr>
      </w:pPr>
    </w:p>
    <w:p w:rsidR="001A62B3" w:rsidRPr="00FB0F24" w:rsidRDefault="001A62B3" w:rsidP="001A62B3">
      <w:pPr>
        <w:jc w:val="center"/>
        <w:rPr>
          <w:rFonts w:ascii="Arial" w:hAnsi="Arial" w:cs="Arial"/>
          <w:b/>
          <w:sz w:val="32"/>
          <w:szCs w:val="32"/>
        </w:rPr>
      </w:pPr>
      <w:r w:rsidRPr="00FB0F24">
        <w:rPr>
          <w:rFonts w:ascii="Arial" w:hAnsi="Arial" w:cs="Arial"/>
          <w:b/>
          <w:sz w:val="32"/>
          <w:szCs w:val="32"/>
        </w:rPr>
        <w:t>FICHE DE RENSEIGNEMENTS</w:t>
      </w:r>
      <w:r w:rsidR="00FB0F24" w:rsidRPr="00FB0F24">
        <w:rPr>
          <w:rFonts w:ascii="Arial" w:hAnsi="Arial" w:cs="Arial"/>
          <w:b/>
          <w:sz w:val="32"/>
          <w:szCs w:val="32"/>
        </w:rPr>
        <w:t xml:space="preserve"> FOURNISSEUR</w:t>
      </w:r>
      <w:r w:rsidRPr="00FB0F24">
        <w:rPr>
          <w:rFonts w:ascii="Arial" w:hAnsi="Arial" w:cs="Arial"/>
          <w:b/>
          <w:sz w:val="32"/>
          <w:szCs w:val="32"/>
        </w:rPr>
        <w:t xml:space="preserve"> </w:t>
      </w:r>
    </w:p>
    <w:p w:rsidR="001A62B3" w:rsidRPr="00FB0F24" w:rsidRDefault="001A62B3" w:rsidP="001A62B3">
      <w:pPr>
        <w:jc w:val="center"/>
        <w:rPr>
          <w:rFonts w:ascii="Arial" w:hAnsi="Arial" w:cs="Arial"/>
          <w:b/>
          <w:color w:val="0000FF"/>
          <w:u w:val="single"/>
        </w:rPr>
      </w:pPr>
      <w:r w:rsidRPr="00FB0F24">
        <w:rPr>
          <w:rFonts w:ascii="Arial" w:hAnsi="Arial" w:cs="Arial"/>
          <w:b/>
          <w:color w:val="0000FF"/>
          <w:u w:val="single"/>
        </w:rPr>
        <w:t xml:space="preserve">A compléter et à joindre obligatoirement à votre </w:t>
      </w:r>
      <w:r w:rsidR="00400D4D" w:rsidRPr="00FB0F24">
        <w:rPr>
          <w:rFonts w:ascii="Arial" w:hAnsi="Arial" w:cs="Arial"/>
          <w:b/>
          <w:color w:val="0000FF"/>
          <w:u w:val="single"/>
        </w:rPr>
        <w:t>offre</w:t>
      </w:r>
    </w:p>
    <w:p w:rsidR="001A62B3" w:rsidRDefault="001A62B3" w:rsidP="001A62B3">
      <w:pPr>
        <w:jc w:val="center"/>
        <w:rPr>
          <w:rFonts w:ascii="Arial" w:hAnsi="Arial" w:cs="Arial"/>
        </w:rPr>
      </w:pPr>
    </w:p>
    <w:p w:rsidR="00BE62AE" w:rsidRDefault="00BE62AE" w:rsidP="001A62B3">
      <w:pPr>
        <w:jc w:val="center"/>
        <w:rPr>
          <w:rFonts w:ascii="Arial" w:hAnsi="Arial" w:cs="Arial"/>
        </w:rPr>
      </w:pPr>
    </w:p>
    <w:p w:rsidR="001A62B3" w:rsidRPr="001A62B3" w:rsidRDefault="001A62B3" w:rsidP="001A62B3">
      <w:pPr>
        <w:jc w:val="center"/>
        <w:rPr>
          <w:rFonts w:ascii="Arial" w:hAnsi="Arial" w:cs="Arial"/>
        </w:rPr>
      </w:pPr>
    </w:p>
    <w:p w:rsidR="001A62B3" w:rsidRPr="00E04B99" w:rsidRDefault="001A62B3" w:rsidP="001A62B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="Arial" w:hAnsi="Arial" w:cs="Arial"/>
          <w:sz w:val="8"/>
          <w:szCs w:val="8"/>
        </w:rPr>
      </w:pPr>
    </w:p>
    <w:p w:rsidR="001A62B3" w:rsidRPr="00FA1AEB" w:rsidRDefault="009D7360" w:rsidP="00BE62AE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="Arial" w:hAnsi="Arial" w:cs="Arial"/>
          <w:b/>
          <w:sz w:val="32"/>
          <w:szCs w:val="32"/>
        </w:rPr>
      </w:pPr>
      <w:bookmarkStart w:id="1" w:name="_Hlk41478106"/>
      <w:r w:rsidRPr="009D7360">
        <w:rPr>
          <w:rFonts w:ascii="Arial" w:hAnsi="Arial" w:cs="Arial"/>
          <w:b/>
          <w:sz w:val="32"/>
          <w:szCs w:val="32"/>
        </w:rPr>
        <w:t>FOURNITURE DE PAPIER POUR PHOTOCOPIEURS ET IMPRIMANTES, DANS LE CADRE DU GROUPEMENT DE COMMANDES HOTELIER 04/05 – PAP2</w:t>
      </w:r>
      <w:bookmarkEnd w:id="1"/>
      <w:r w:rsidR="005E4DE4">
        <w:rPr>
          <w:rFonts w:ascii="Arial" w:hAnsi="Arial" w:cs="Arial"/>
          <w:b/>
          <w:sz w:val="32"/>
          <w:szCs w:val="32"/>
        </w:rPr>
        <w:t>6</w:t>
      </w:r>
    </w:p>
    <w:p w:rsidR="001A62B3" w:rsidRPr="00E04B99" w:rsidRDefault="001A62B3" w:rsidP="001A62B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="Arial" w:hAnsi="Arial" w:cs="Arial"/>
          <w:sz w:val="8"/>
          <w:szCs w:val="8"/>
        </w:rPr>
      </w:pPr>
      <w:r w:rsidRPr="001A62B3">
        <w:rPr>
          <w:rFonts w:ascii="Arial" w:hAnsi="Arial" w:cs="Arial"/>
        </w:rPr>
        <w:t xml:space="preserve"> </w:t>
      </w:r>
    </w:p>
    <w:p w:rsidR="001A62B3" w:rsidRPr="00F571D9" w:rsidRDefault="001A62B3" w:rsidP="001A62B3">
      <w:pPr>
        <w:jc w:val="center"/>
        <w:rPr>
          <w:rFonts w:ascii="Arial" w:hAnsi="Arial" w:cs="Arial"/>
        </w:rPr>
      </w:pPr>
    </w:p>
    <w:p w:rsidR="001A62B3" w:rsidRDefault="001A62B3" w:rsidP="001A62B3">
      <w:pPr>
        <w:jc w:val="center"/>
        <w:rPr>
          <w:rFonts w:ascii="Arial" w:hAnsi="Arial" w:cs="Arial"/>
        </w:rPr>
      </w:pPr>
    </w:p>
    <w:p w:rsidR="00BE62AE" w:rsidRPr="00F571D9" w:rsidRDefault="00BE62AE" w:rsidP="001A62B3">
      <w:pPr>
        <w:jc w:val="center"/>
        <w:rPr>
          <w:rFonts w:ascii="Arial" w:hAnsi="Arial" w:cs="Arial"/>
        </w:rPr>
      </w:pPr>
    </w:p>
    <w:p w:rsidR="00EC7375" w:rsidRPr="00F571D9" w:rsidRDefault="00EC7375" w:rsidP="001A62B3">
      <w:pPr>
        <w:jc w:val="center"/>
        <w:rPr>
          <w:rFonts w:ascii="Arial" w:hAnsi="Arial" w:cs="Arial"/>
        </w:rPr>
      </w:pPr>
    </w:p>
    <w:p w:rsidR="00EC7375" w:rsidRPr="00EC7375" w:rsidRDefault="00EC7375" w:rsidP="001A62B3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EC7375">
        <w:rPr>
          <w:rFonts w:ascii="Arial" w:hAnsi="Arial" w:cs="Arial"/>
          <w:b/>
          <w:i/>
          <w:sz w:val="24"/>
          <w:szCs w:val="24"/>
        </w:rPr>
        <w:t>PRESENTATION DE LA SOCIETE</w:t>
      </w:r>
    </w:p>
    <w:p w:rsidR="00FA1AEB" w:rsidRPr="00E04B99" w:rsidRDefault="00FA1AEB" w:rsidP="001A62B3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36"/>
        <w:gridCol w:w="5842"/>
      </w:tblGrid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4D4">
              <w:rPr>
                <w:rFonts w:ascii="Arial" w:hAnsi="Arial" w:cs="Arial"/>
                <w:sz w:val="22"/>
                <w:szCs w:val="22"/>
              </w:rPr>
              <w:t>Nom et raison sociale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b/>
                <w:color w:val="0000FF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4D4">
              <w:rPr>
                <w:rFonts w:ascii="Arial" w:hAnsi="Arial" w:cs="Arial"/>
                <w:sz w:val="22"/>
                <w:szCs w:val="22"/>
              </w:rPr>
              <w:t>Adresse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téléphone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télécopie (fax)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SIRET ou SIREN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A851E3" w:rsidTr="00A851E3">
        <w:tc>
          <w:tcPr>
            <w:tcW w:w="3936" w:type="dxa"/>
            <w:shd w:val="clear" w:color="auto" w:fill="D9D9D9" w:themeFill="background1" w:themeFillShade="D9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2" w:type="dxa"/>
            <w:shd w:val="clear" w:color="auto" w:fill="D9D9D9" w:themeFill="background1" w:themeFillShade="D9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 de la personne à contacter pour tout renseignement relatif au marché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téléphone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Eventuellement N° de poste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Son lieu de travail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E24D4" w:rsidRPr="00F571D9" w:rsidRDefault="00CE24D4" w:rsidP="001A62B3">
      <w:pPr>
        <w:jc w:val="center"/>
        <w:rPr>
          <w:rFonts w:ascii="Arial" w:hAnsi="Arial" w:cs="Arial"/>
          <w:sz w:val="24"/>
          <w:szCs w:val="24"/>
        </w:rPr>
      </w:pPr>
    </w:p>
    <w:p w:rsidR="00A851E3" w:rsidRDefault="00A851E3" w:rsidP="001A62B3">
      <w:pPr>
        <w:jc w:val="center"/>
        <w:rPr>
          <w:rFonts w:ascii="Arial" w:hAnsi="Arial" w:cs="Arial"/>
          <w:sz w:val="24"/>
          <w:szCs w:val="24"/>
        </w:rPr>
      </w:pPr>
    </w:p>
    <w:p w:rsidR="00BE62AE" w:rsidRPr="00F571D9" w:rsidRDefault="00BE62AE" w:rsidP="001A62B3">
      <w:pPr>
        <w:jc w:val="center"/>
        <w:rPr>
          <w:rFonts w:ascii="Arial" w:hAnsi="Arial" w:cs="Arial"/>
          <w:sz w:val="24"/>
          <w:szCs w:val="24"/>
        </w:rPr>
      </w:pPr>
    </w:p>
    <w:p w:rsidR="00A851E3" w:rsidRPr="00FB0F24" w:rsidRDefault="00A851E3" w:rsidP="001A62B3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FB0F24">
        <w:rPr>
          <w:rFonts w:ascii="Arial" w:hAnsi="Arial" w:cs="Arial"/>
          <w:b/>
          <w:i/>
          <w:sz w:val="24"/>
          <w:szCs w:val="24"/>
        </w:rPr>
        <w:t>GESTION DES COMMANDES</w:t>
      </w:r>
    </w:p>
    <w:p w:rsidR="00CE24D4" w:rsidRPr="00E04B99" w:rsidRDefault="00CE24D4" w:rsidP="001A62B3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36"/>
        <w:gridCol w:w="5842"/>
      </w:tblGrid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4D4">
              <w:rPr>
                <w:rFonts w:ascii="Arial" w:hAnsi="Arial" w:cs="Arial"/>
                <w:sz w:val="22"/>
                <w:szCs w:val="22"/>
              </w:rPr>
              <w:t>Nom et raison sociale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4D4">
              <w:rPr>
                <w:rFonts w:ascii="Arial" w:hAnsi="Arial" w:cs="Arial"/>
                <w:sz w:val="22"/>
                <w:szCs w:val="22"/>
              </w:rPr>
              <w:t>Adresse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téléphone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RPr="00A851E3" w:rsidTr="00A851E3">
        <w:tc>
          <w:tcPr>
            <w:tcW w:w="3936" w:type="dxa"/>
            <w:shd w:val="clear" w:color="auto" w:fill="D9D9D9" w:themeFill="background1" w:themeFillShade="D9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2" w:type="dxa"/>
            <w:shd w:val="clear" w:color="auto" w:fill="D9D9D9" w:themeFill="background1" w:themeFillShade="D9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 de la personne responsable des commandes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téléphone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Eventuellement N° de poste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Son lieu de travail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B0F24" w:rsidRDefault="00FB0F24" w:rsidP="001A62B3">
      <w:pPr>
        <w:rPr>
          <w:rFonts w:ascii="Arial" w:hAnsi="Arial" w:cs="Arial"/>
          <w:sz w:val="24"/>
        </w:rPr>
      </w:pPr>
    </w:p>
    <w:p w:rsidR="00BE62AE" w:rsidRDefault="00BE62AE" w:rsidP="001A62B3">
      <w:pPr>
        <w:rPr>
          <w:rFonts w:ascii="Arial" w:hAnsi="Arial" w:cs="Arial"/>
          <w:sz w:val="24"/>
        </w:rPr>
      </w:pPr>
    </w:p>
    <w:p w:rsidR="00BE62AE" w:rsidRDefault="00BE62AE" w:rsidP="001A62B3">
      <w:pPr>
        <w:rPr>
          <w:rFonts w:ascii="Arial" w:hAnsi="Arial" w:cs="Arial"/>
          <w:sz w:val="24"/>
        </w:rPr>
      </w:pPr>
    </w:p>
    <w:p w:rsidR="00A851E3" w:rsidRPr="00FA1AEB" w:rsidRDefault="00A851E3" w:rsidP="00FB0F24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FA1AEB">
        <w:rPr>
          <w:rFonts w:ascii="Arial" w:hAnsi="Arial" w:cs="Arial"/>
          <w:b/>
          <w:i/>
          <w:sz w:val="24"/>
          <w:szCs w:val="24"/>
        </w:rPr>
        <w:lastRenderedPageBreak/>
        <w:t xml:space="preserve">GESTION DES </w:t>
      </w:r>
      <w:r w:rsidR="006D130E">
        <w:rPr>
          <w:rFonts w:ascii="Arial" w:hAnsi="Arial" w:cs="Arial"/>
          <w:b/>
          <w:i/>
          <w:sz w:val="24"/>
          <w:szCs w:val="24"/>
        </w:rPr>
        <w:t xml:space="preserve">COMMANDES - </w:t>
      </w:r>
      <w:r w:rsidRPr="00FA1AEB">
        <w:rPr>
          <w:rFonts w:ascii="Arial" w:hAnsi="Arial" w:cs="Arial"/>
          <w:b/>
          <w:i/>
          <w:sz w:val="24"/>
          <w:szCs w:val="24"/>
        </w:rPr>
        <w:t>LIVRAISONS</w:t>
      </w:r>
    </w:p>
    <w:p w:rsidR="001A62B3" w:rsidRPr="00E04B99" w:rsidRDefault="001A62B3" w:rsidP="001A62B3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077"/>
        <w:gridCol w:w="5701"/>
      </w:tblGrid>
      <w:tr w:rsidR="00FB0F24" w:rsidTr="00FB0F24">
        <w:tc>
          <w:tcPr>
            <w:tcW w:w="4077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0F24">
              <w:rPr>
                <w:rFonts w:ascii="Arial" w:hAnsi="Arial" w:cs="Arial"/>
                <w:sz w:val="22"/>
                <w:szCs w:val="22"/>
              </w:rPr>
              <w:t>Jour et heure favorables à la réception des commandes</w:t>
            </w:r>
          </w:p>
        </w:tc>
        <w:tc>
          <w:tcPr>
            <w:tcW w:w="5701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FB0F24">
        <w:tc>
          <w:tcPr>
            <w:tcW w:w="4077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Téléphoniques</w:t>
            </w:r>
          </w:p>
        </w:tc>
        <w:tc>
          <w:tcPr>
            <w:tcW w:w="5701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FB0F24">
        <w:tc>
          <w:tcPr>
            <w:tcW w:w="4077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Ecrites</w:t>
            </w:r>
          </w:p>
        </w:tc>
        <w:tc>
          <w:tcPr>
            <w:tcW w:w="5701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FB0F24">
        <w:tc>
          <w:tcPr>
            <w:tcW w:w="4077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télécopie (fax)</w:t>
            </w:r>
          </w:p>
        </w:tc>
        <w:tc>
          <w:tcPr>
            <w:tcW w:w="5701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RPr="00FB0F24" w:rsidTr="00FB0F24">
        <w:tc>
          <w:tcPr>
            <w:tcW w:w="4077" w:type="dxa"/>
            <w:shd w:val="clear" w:color="auto" w:fill="D9D9D9" w:themeFill="background1" w:themeFillShade="D9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1" w:type="dxa"/>
            <w:shd w:val="clear" w:color="auto" w:fill="D9D9D9" w:themeFill="background1" w:themeFillShade="D9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B0F24" w:rsidTr="00FB0F24">
        <w:tc>
          <w:tcPr>
            <w:tcW w:w="4077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Précisez vos heures ouvrables</w:t>
            </w:r>
          </w:p>
        </w:tc>
        <w:tc>
          <w:tcPr>
            <w:tcW w:w="5701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E04B99">
        <w:tc>
          <w:tcPr>
            <w:tcW w:w="4077" w:type="dxa"/>
            <w:tcBorders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Délai de livraison en nombre de jours :</w:t>
            </w:r>
          </w:p>
        </w:tc>
        <w:tc>
          <w:tcPr>
            <w:tcW w:w="5701" w:type="dxa"/>
            <w:tcBorders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E04B99">
        <w:tc>
          <w:tcPr>
            <w:tcW w:w="40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pStyle w:val="Paragraphedeliste"/>
              <w:numPr>
                <w:ilvl w:val="0"/>
                <w:numId w:val="13"/>
              </w:numPr>
              <w:ind w:left="4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pendant les heures ouvrables</w:t>
            </w:r>
          </w:p>
        </w:tc>
        <w:tc>
          <w:tcPr>
            <w:tcW w:w="5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E04B99">
        <w:tc>
          <w:tcPr>
            <w:tcW w:w="40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pStyle w:val="Paragraphedeliste"/>
              <w:numPr>
                <w:ilvl w:val="0"/>
                <w:numId w:val="13"/>
              </w:numPr>
              <w:ind w:left="4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 dehors des heures ouvrables</w:t>
            </w:r>
          </w:p>
        </w:tc>
        <w:tc>
          <w:tcPr>
            <w:tcW w:w="5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E04B99">
        <w:tc>
          <w:tcPr>
            <w:tcW w:w="4077" w:type="dxa"/>
            <w:tcBorders>
              <w:top w:val="dotted" w:sz="4" w:space="0" w:color="auto"/>
            </w:tcBorders>
            <w:vAlign w:val="center"/>
          </w:tcPr>
          <w:p w:rsidR="00FB0F24" w:rsidRPr="00FB0F24" w:rsidRDefault="00FB0F24" w:rsidP="00FB0F24">
            <w:pPr>
              <w:pStyle w:val="Paragraphedeliste"/>
              <w:numPr>
                <w:ilvl w:val="0"/>
                <w:numId w:val="13"/>
              </w:numPr>
              <w:ind w:left="4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 cas d’urgence</w:t>
            </w:r>
          </w:p>
        </w:tc>
        <w:tc>
          <w:tcPr>
            <w:tcW w:w="5701" w:type="dxa"/>
            <w:tcBorders>
              <w:top w:val="dotted" w:sz="4" w:space="0" w:color="auto"/>
            </w:tcBorders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A62B3" w:rsidRDefault="001A62B3" w:rsidP="001A62B3">
      <w:pPr>
        <w:jc w:val="center"/>
        <w:rPr>
          <w:rFonts w:ascii="Arial" w:hAnsi="Arial" w:cs="Arial"/>
          <w:sz w:val="24"/>
          <w:szCs w:val="24"/>
        </w:rPr>
      </w:pPr>
    </w:p>
    <w:p w:rsidR="00BE62AE" w:rsidRPr="00FA1AEB" w:rsidRDefault="00BE62AE" w:rsidP="001A62B3">
      <w:pPr>
        <w:jc w:val="center"/>
        <w:rPr>
          <w:rFonts w:ascii="Arial" w:hAnsi="Arial" w:cs="Arial"/>
          <w:sz w:val="24"/>
          <w:szCs w:val="24"/>
        </w:rPr>
      </w:pPr>
    </w:p>
    <w:p w:rsidR="00FA1AEB" w:rsidRDefault="00FA1AEB" w:rsidP="001A62B3">
      <w:pPr>
        <w:jc w:val="center"/>
        <w:rPr>
          <w:rFonts w:ascii="Arial" w:hAnsi="Arial" w:cs="Arial"/>
          <w:sz w:val="24"/>
          <w:szCs w:val="24"/>
        </w:rPr>
      </w:pPr>
    </w:p>
    <w:p w:rsidR="00FA1AEB" w:rsidRPr="00FA1AEB" w:rsidRDefault="00FA1AEB" w:rsidP="001A62B3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FA1AEB">
        <w:rPr>
          <w:rFonts w:ascii="Arial" w:hAnsi="Arial" w:cs="Arial"/>
          <w:b/>
          <w:i/>
          <w:sz w:val="24"/>
          <w:szCs w:val="24"/>
        </w:rPr>
        <w:t>CONDITIONS PARTICULIERES</w:t>
      </w:r>
    </w:p>
    <w:p w:rsidR="001A62B3" w:rsidRPr="00E04B99" w:rsidRDefault="001A62B3" w:rsidP="001A62B3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FA1AEB" w:rsidTr="00FA1AEB">
        <w:trPr>
          <w:trHeight w:val="2268"/>
        </w:trPr>
        <w:tc>
          <w:tcPr>
            <w:tcW w:w="9778" w:type="dxa"/>
            <w:vAlign w:val="center"/>
          </w:tcPr>
          <w:p w:rsidR="00FA1AEB" w:rsidRDefault="00FA1AEB" w:rsidP="00FA1AE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1AEB" w:rsidRDefault="00FA1AEB" w:rsidP="001A62B3">
      <w:pPr>
        <w:jc w:val="center"/>
        <w:rPr>
          <w:rFonts w:ascii="Arial" w:hAnsi="Arial" w:cs="Arial"/>
          <w:sz w:val="24"/>
          <w:szCs w:val="24"/>
        </w:rPr>
      </w:pPr>
    </w:p>
    <w:p w:rsidR="00F051C3" w:rsidRPr="001A62B3" w:rsidRDefault="00F051C3" w:rsidP="001A62B3">
      <w:pPr>
        <w:ind w:left="-567" w:right="6518"/>
        <w:jc w:val="center"/>
        <w:rPr>
          <w:rFonts w:ascii="Arial" w:hAnsi="Arial" w:cs="Arial"/>
          <w:sz w:val="24"/>
        </w:rPr>
      </w:pPr>
    </w:p>
    <w:sectPr w:rsidR="00F051C3" w:rsidRPr="001A62B3" w:rsidSect="001A62B3">
      <w:headerReference w:type="first" r:id="rId11"/>
      <w:pgSz w:w="11906" w:h="16838" w:code="9"/>
      <w:pgMar w:top="680" w:right="1134" w:bottom="1021" w:left="1134" w:header="113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F24" w:rsidRDefault="00FB0F24">
      <w:r>
        <w:separator/>
      </w:r>
    </w:p>
  </w:endnote>
  <w:endnote w:type="continuationSeparator" w:id="0">
    <w:p w:rsidR="00FB0F24" w:rsidRDefault="00FB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F24" w:rsidRDefault="00FB0F24">
      <w:r>
        <w:separator/>
      </w:r>
    </w:p>
  </w:footnote>
  <w:footnote w:type="continuationSeparator" w:id="0">
    <w:p w:rsidR="00FB0F24" w:rsidRDefault="00FB0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F24" w:rsidRDefault="00FB0F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7B2A5C8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5pt;height:11.15pt" o:bullet="t">
        <v:imagedata r:id="rId1" o:title="mso4216"/>
      </v:shape>
    </w:pict>
  </w:numPicBullet>
  <w:abstractNum w:abstractNumId="0" w15:restartNumberingAfterBreak="0">
    <w:nsid w:val="087B0FEC"/>
    <w:multiLevelType w:val="hybridMultilevel"/>
    <w:tmpl w:val="1DA82914"/>
    <w:lvl w:ilvl="0" w:tplc="F32EAD4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53039"/>
    <w:multiLevelType w:val="hybridMultilevel"/>
    <w:tmpl w:val="62DE5EA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463D5"/>
    <w:multiLevelType w:val="hybridMultilevel"/>
    <w:tmpl w:val="D01AF01C"/>
    <w:lvl w:ilvl="0" w:tplc="B0ECC3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1231"/>
    <w:multiLevelType w:val="hybridMultilevel"/>
    <w:tmpl w:val="0CD6E14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A63F4"/>
    <w:multiLevelType w:val="hybridMultilevel"/>
    <w:tmpl w:val="BED44E5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B6ECF"/>
    <w:multiLevelType w:val="singleLevel"/>
    <w:tmpl w:val="2B64EAD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24E065E4"/>
    <w:multiLevelType w:val="hybridMultilevel"/>
    <w:tmpl w:val="51968228"/>
    <w:lvl w:ilvl="0" w:tplc="F32EAD42">
      <w:start w:val="4"/>
      <w:numFmt w:val="bullet"/>
      <w:lvlText w:val="-"/>
      <w:lvlJc w:val="left"/>
      <w:pPr>
        <w:ind w:left="862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38F7937"/>
    <w:multiLevelType w:val="hybridMultilevel"/>
    <w:tmpl w:val="0C1AC78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C377A"/>
    <w:multiLevelType w:val="hybridMultilevel"/>
    <w:tmpl w:val="1D3023C4"/>
    <w:lvl w:ilvl="0" w:tplc="FB4E9126">
      <w:start w:val="7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32EAD42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12791"/>
    <w:multiLevelType w:val="hybridMultilevel"/>
    <w:tmpl w:val="459A7408"/>
    <w:lvl w:ilvl="0" w:tplc="F32EAD4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526F3"/>
    <w:multiLevelType w:val="hybridMultilevel"/>
    <w:tmpl w:val="ED101F24"/>
    <w:lvl w:ilvl="0" w:tplc="FB4E9126">
      <w:start w:val="7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30ED6"/>
    <w:multiLevelType w:val="hybridMultilevel"/>
    <w:tmpl w:val="C1F445C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15B75"/>
    <w:multiLevelType w:val="hybridMultilevel"/>
    <w:tmpl w:val="B0C4C4EA"/>
    <w:lvl w:ilvl="0" w:tplc="F0186A6A">
      <w:start w:val="1"/>
      <w:numFmt w:val="bullet"/>
      <w:lvlText w:val="-"/>
      <w:lvlJc w:val="left"/>
      <w:pPr>
        <w:ind w:left="232" w:hanging="125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5"/>
  </w:num>
  <w:num w:numId="5">
    <w:abstractNumId w:val="10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11"/>
  </w:num>
  <w:num w:numId="11">
    <w:abstractNumId w:val="4"/>
  </w:num>
  <w:num w:numId="12">
    <w:abstractNumId w:val="7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activeWritingStyle w:appName="MSWord" w:lang="fr-FR" w:vendorID="9" w:dllVersion="512" w:checkStyle="1"/>
  <w:activeWritingStyle w:appName="MSWord" w:lang="nl-NL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77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2D7"/>
    <w:rsid w:val="00002ECD"/>
    <w:rsid w:val="0001520C"/>
    <w:rsid w:val="00024FB6"/>
    <w:rsid w:val="00034FA9"/>
    <w:rsid w:val="0005109A"/>
    <w:rsid w:val="00062622"/>
    <w:rsid w:val="00083DEA"/>
    <w:rsid w:val="000930C3"/>
    <w:rsid w:val="000A003E"/>
    <w:rsid w:val="000B516B"/>
    <w:rsid w:val="000B75E5"/>
    <w:rsid w:val="000C181F"/>
    <w:rsid w:val="00107226"/>
    <w:rsid w:val="0011562F"/>
    <w:rsid w:val="0011761C"/>
    <w:rsid w:val="00130E30"/>
    <w:rsid w:val="00134617"/>
    <w:rsid w:val="0014510E"/>
    <w:rsid w:val="00161A54"/>
    <w:rsid w:val="00161CA1"/>
    <w:rsid w:val="001641B9"/>
    <w:rsid w:val="00164F6B"/>
    <w:rsid w:val="0016796B"/>
    <w:rsid w:val="00185A11"/>
    <w:rsid w:val="00197631"/>
    <w:rsid w:val="001A0A8A"/>
    <w:rsid w:val="001A5270"/>
    <w:rsid w:val="001A62B3"/>
    <w:rsid w:val="001B53DA"/>
    <w:rsid w:val="001B571B"/>
    <w:rsid w:val="001C3DE6"/>
    <w:rsid w:val="001C4912"/>
    <w:rsid w:val="001D3981"/>
    <w:rsid w:val="001D3D58"/>
    <w:rsid w:val="001D44BD"/>
    <w:rsid w:val="001D53C5"/>
    <w:rsid w:val="001E159D"/>
    <w:rsid w:val="001F53EF"/>
    <w:rsid w:val="002031D8"/>
    <w:rsid w:val="00211346"/>
    <w:rsid w:val="00211EA3"/>
    <w:rsid w:val="00217F9F"/>
    <w:rsid w:val="00245B0D"/>
    <w:rsid w:val="00247545"/>
    <w:rsid w:val="00252640"/>
    <w:rsid w:val="00255A3C"/>
    <w:rsid w:val="00274C51"/>
    <w:rsid w:val="00280396"/>
    <w:rsid w:val="002877E8"/>
    <w:rsid w:val="0029181C"/>
    <w:rsid w:val="002A59D2"/>
    <w:rsid w:val="002C2A40"/>
    <w:rsid w:val="002C4DF6"/>
    <w:rsid w:val="002D2E1C"/>
    <w:rsid w:val="002D5EA1"/>
    <w:rsid w:val="002F1566"/>
    <w:rsid w:val="00301B30"/>
    <w:rsid w:val="00304162"/>
    <w:rsid w:val="00312764"/>
    <w:rsid w:val="00315AC5"/>
    <w:rsid w:val="00317BAA"/>
    <w:rsid w:val="00323E76"/>
    <w:rsid w:val="0032590F"/>
    <w:rsid w:val="00330D9D"/>
    <w:rsid w:val="00335282"/>
    <w:rsid w:val="00336F2F"/>
    <w:rsid w:val="003408FB"/>
    <w:rsid w:val="0034650B"/>
    <w:rsid w:val="00353DF6"/>
    <w:rsid w:val="00355442"/>
    <w:rsid w:val="00367B7F"/>
    <w:rsid w:val="00371807"/>
    <w:rsid w:val="00374E54"/>
    <w:rsid w:val="0038169E"/>
    <w:rsid w:val="003924D5"/>
    <w:rsid w:val="003A6182"/>
    <w:rsid w:val="003B489E"/>
    <w:rsid w:val="003C5152"/>
    <w:rsid w:val="003E36FC"/>
    <w:rsid w:val="003E6DB6"/>
    <w:rsid w:val="00400D4D"/>
    <w:rsid w:val="00404670"/>
    <w:rsid w:val="004252A5"/>
    <w:rsid w:val="004260F6"/>
    <w:rsid w:val="00427D3F"/>
    <w:rsid w:val="00454D93"/>
    <w:rsid w:val="0047211C"/>
    <w:rsid w:val="00486407"/>
    <w:rsid w:val="004918CF"/>
    <w:rsid w:val="004A723F"/>
    <w:rsid w:val="004B1384"/>
    <w:rsid w:val="004B1C3B"/>
    <w:rsid w:val="004B2779"/>
    <w:rsid w:val="004B47C5"/>
    <w:rsid w:val="004B5860"/>
    <w:rsid w:val="004B6D58"/>
    <w:rsid w:val="004C7708"/>
    <w:rsid w:val="004D405E"/>
    <w:rsid w:val="004F3891"/>
    <w:rsid w:val="004F5543"/>
    <w:rsid w:val="00502C20"/>
    <w:rsid w:val="005030BF"/>
    <w:rsid w:val="00512089"/>
    <w:rsid w:val="00527E9A"/>
    <w:rsid w:val="005370EC"/>
    <w:rsid w:val="0054031E"/>
    <w:rsid w:val="00542C0B"/>
    <w:rsid w:val="00551AE7"/>
    <w:rsid w:val="005721E0"/>
    <w:rsid w:val="005931CB"/>
    <w:rsid w:val="005A4AC2"/>
    <w:rsid w:val="005A5920"/>
    <w:rsid w:val="005B3F69"/>
    <w:rsid w:val="005B577C"/>
    <w:rsid w:val="005B61F3"/>
    <w:rsid w:val="005C3FB3"/>
    <w:rsid w:val="005D156E"/>
    <w:rsid w:val="005E209B"/>
    <w:rsid w:val="005E2CCD"/>
    <w:rsid w:val="005E4DE4"/>
    <w:rsid w:val="005E771B"/>
    <w:rsid w:val="005F34F3"/>
    <w:rsid w:val="005F7007"/>
    <w:rsid w:val="00614EE3"/>
    <w:rsid w:val="00625DB5"/>
    <w:rsid w:val="00626CA7"/>
    <w:rsid w:val="006523B1"/>
    <w:rsid w:val="00663BF9"/>
    <w:rsid w:val="00663CF0"/>
    <w:rsid w:val="006724F1"/>
    <w:rsid w:val="006B4ED4"/>
    <w:rsid w:val="006D130E"/>
    <w:rsid w:val="006D5E72"/>
    <w:rsid w:val="006E7B15"/>
    <w:rsid w:val="00700BB1"/>
    <w:rsid w:val="00705C2B"/>
    <w:rsid w:val="0071195B"/>
    <w:rsid w:val="007131E9"/>
    <w:rsid w:val="00717DD3"/>
    <w:rsid w:val="0072361A"/>
    <w:rsid w:val="007274BB"/>
    <w:rsid w:val="00741A12"/>
    <w:rsid w:val="00745544"/>
    <w:rsid w:val="00753884"/>
    <w:rsid w:val="007802ED"/>
    <w:rsid w:val="00781219"/>
    <w:rsid w:val="007929A0"/>
    <w:rsid w:val="00792CF4"/>
    <w:rsid w:val="007B36A5"/>
    <w:rsid w:val="007B442E"/>
    <w:rsid w:val="007D22ED"/>
    <w:rsid w:val="007D36E5"/>
    <w:rsid w:val="007E7521"/>
    <w:rsid w:val="007F7E82"/>
    <w:rsid w:val="00807359"/>
    <w:rsid w:val="00816101"/>
    <w:rsid w:val="00816AC4"/>
    <w:rsid w:val="00817052"/>
    <w:rsid w:val="008328EB"/>
    <w:rsid w:val="0083416A"/>
    <w:rsid w:val="008442C8"/>
    <w:rsid w:val="008550C5"/>
    <w:rsid w:val="00860458"/>
    <w:rsid w:val="00875D73"/>
    <w:rsid w:val="008A533D"/>
    <w:rsid w:val="008B6196"/>
    <w:rsid w:val="008D28FD"/>
    <w:rsid w:val="008D76C0"/>
    <w:rsid w:val="00905C93"/>
    <w:rsid w:val="009114EB"/>
    <w:rsid w:val="009177BB"/>
    <w:rsid w:val="00923B6D"/>
    <w:rsid w:val="0092596A"/>
    <w:rsid w:val="00933323"/>
    <w:rsid w:val="009362C7"/>
    <w:rsid w:val="00940A11"/>
    <w:rsid w:val="00946AEE"/>
    <w:rsid w:val="0095002A"/>
    <w:rsid w:val="009605B0"/>
    <w:rsid w:val="00965C13"/>
    <w:rsid w:val="009930EC"/>
    <w:rsid w:val="00996A3D"/>
    <w:rsid w:val="009C17C6"/>
    <w:rsid w:val="009C39F7"/>
    <w:rsid w:val="009D1B3B"/>
    <w:rsid w:val="009D3D5A"/>
    <w:rsid w:val="009D7360"/>
    <w:rsid w:val="009E049E"/>
    <w:rsid w:val="009F18A2"/>
    <w:rsid w:val="00A01BA5"/>
    <w:rsid w:val="00A03858"/>
    <w:rsid w:val="00A53409"/>
    <w:rsid w:val="00A55B2E"/>
    <w:rsid w:val="00A851E3"/>
    <w:rsid w:val="00A878F0"/>
    <w:rsid w:val="00AA2D8C"/>
    <w:rsid w:val="00AA5165"/>
    <w:rsid w:val="00AB69A1"/>
    <w:rsid w:val="00AD1583"/>
    <w:rsid w:val="00AE2E59"/>
    <w:rsid w:val="00AE4B91"/>
    <w:rsid w:val="00AF60A0"/>
    <w:rsid w:val="00B135AE"/>
    <w:rsid w:val="00B161EA"/>
    <w:rsid w:val="00B42568"/>
    <w:rsid w:val="00B54A95"/>
    <w:rsid w:val="00B560BB"/>
    <w:rsid w:val="00B6528B"/>
    <w:rsid w:val="00B66344"/>
    <w:rsid w:val="00B77BC5"/>
    <w:rsid w:val="00B87D2C"/>
    <w:rsid w:val="00BC10C1"/>
    <w:rsid w:val="00BC63E1"/>
    <w:rsid w:val="00BE0B5F"/>
    <w:rsid w:val="00BE62AE"/>
    <w:rsid w:val="00BF0D2F"/>
    <w:rsid w:val="00C02352"/>
    <w:rsid w:val="00C07709"/>
    <w:rsid w:val="00C238A4"/>
    <w:rsid w:val="00C272D7"/>
    <w:rsid w:val="00C403BB"/>
    <w:rsid w:val="00C500D9"/>
    <w:rsid w:val="00C5060C"/>
    <w:rsid w:val="00C64AAE"/>
    <w:rsid w:val="00C80857"/>
    <w:rsid w:val="00C81653"/>
    <w:rsid w:val="00C90F28"/>
    <w:rsid w:val="00CD072E"/>
    <w:rsid w:val="00CE24D4"/>
    <w:rsid w:val="00CF38EF"/>
    <w:rsid w:val="00D048FB"/>
    <w:rsid w:val="00D0782D"/>
    <w:rsid w:val="00D11109"/>
    <w:rsid w:val="00D11BAA"/>
    <w:rsid w:val="00D1611C"/>
    <w:rsid w:val="00D41EB2"/>
    <w:rsid w:val="00D57A5C"/>
    <w:rsid w:val="00D600EB"/>
    <w:rsid w:val="00D6121C"/>
    <w:rsid w:val="00D668C2"/>
    <w:rsid w:val="00D81BF1"/>
    <w:rsid w:val="00D96695"/>
    <w:rsid w:val="00DB26E5"/>
    <w:rsid w:val="00DB5CF0"/>
    <w:rsid w:val="00DC37AC"/>
    <w:rsid w:val="00DC3B74"/>
    <w:rsid w:val="00DD53B5"/>
    <w:rsid w:val="00DD58F3"/>
    <w:rsid w:val="00DD5978"/>
    <w:rsid w:val="00DD5C8B"/>
    <w:rsid w:val="00DF4EF7"/>
    <w:rsid w:val="00DF5F83"/>
    <w:rsid w:val="00E02AF7"/>
    <w:rsid w:val="00E04B99"/>
    <w:rsid w:val="00E15E5E"/>
    <w:rsid w:val="00E16ECE"/>
    <w:rsid w:val="00E20DE1"/>
    <w:rsid w:val="00E22ACB"/>
    <w:rsid w:val="00E27804"/>
    <w:rsid w:val="00E27C8A"/>
    <w:rsid w:val="00E30499"/>
    <w:rsid w:val="00E32765"/>
    <w:rsid w:val="00E65F7C"/>
    <w:rsid w:val="00E6686B"/>
    <w:rsid w:val="00E77CFF"/>
    <w:rsid w:val="00E800D0"/>
    <w:rsid w:val="00EA460C"/>
    <w:rsid w:val="00EB4D95"/>
    <w:rsid w:val="00EB51AD"/>
    <w:rsid w:val="00EC7375"/>
    <w:rsid w:val="00EF63B4"/>
    <w:rsid w:val="00F051C3"/>
    <w:rsid w:val="00F0624E"/>
    <w:rsid w:val="00F067B7"/>
    <w:rsid w:val="00F06F30"/>
    <w:rsid w:val="00F07269"/>
    <w:rsid w:val="00F34F21"/>
    <w:rsid w:val="00F37A83"/>
    <w:rsid w:val="00F41428"/>
    <w:rsid w:val="00F477AB"/>
    <w:rsid w:val="00F47F27"/>
    <w:rsid w:val="00F50802"/>
    <w:rsid w:val="00F51C44"/>
    <w:rsid w:val="00F52980"/>
    <w:rsid w:val="00F571D9"/>
    <w:rsid w:val="00F64CE5"/>
    <w:rsid w:val="00F8236F"/>
    <w:rsid w:val="00F845A1"/>
    <w:rsid w:val="00FA1311"/>
    <w:rsid w:val="00FA1AEB"/>
    <w:rsid w:val="00FA4448"/>
    <w:rsid w:val="00FA66F4"/>
    <w:rsid w:val="00FB0F24"/>
    <w:rsid w:val="00FC4C44"/>
    <w:rsid w:val="00FC6408"/>
    <w:rsid w:val="00FD4045"/>
    <w:rsid w:val="00FD530A"/>
    <w:rsid w:val="00FE1A74"/>
    <w:rsid w:val="00FF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777"/>
    </o:shapedefaults>
    <o:shapelayout v:ext="edit">
      <o:idmap v:ext="edit" data="1"/>
    </o:shapelayout>
  </w:shapeDefaults>
  <w:decimalSymbol w:val=","/>
  <w:listSeparator w:val=";"/>
  <w14:docId w14:val="63782508"/>
  <w15:docId w15:val="{029830D9-0484-4C7D-82DF-50237A3EA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5C2B"/>
  </w:style>
  <w:style w:type="paragraph" w:styleId="Titre1">
    <w:name w:val="heading 1"/>
    <w:basedOn w:val="Normal"/>
    <w:next w:val="Normal"/>
    <w:link w:val="Titre1Car"/>
    <w:qFormat/>
    <w:pPr>
      <w:keepNext/>
      <w:tabs>
        <w:tab w:val="left" w:pos="6804"/>
      </w:tabs>
      <w:spacing w:line="480" w:lineRule="auto"/>
      <w:ind w:right="-2"/>
      <w:jc w:val="both"/>
      <w:outlineLvl w:val="0"/>
    </w:pPr>
    <w:rPr>
      <w:rFonts w:ascii="Comic Sans MS" w:hAnsi="Comic Sans MS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tabs>
        <w:tab w:val="left" w:pos="6804"/>
      </w:tabs>
      <w:ind w:left="-142" w:right="-2"/>
      <w:jc w:val="both"/>
      <w:outlineLvl w:val="1"/>
    </w:pPr>
    <w:rPr>
      <w:rFonts w:ascii="Comic Sans MS" w:hAnsi="Comic Sans MS"/>
      <w:b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tabs>
        <w:tab w:val="left" w:pos="567"/>
      </w:tabs>
      <w:ind w:left="-851" w:right="-2"/>
      <w:jc w:val="both"/>
      <w:outlineLvl w:val="2"/>
    </w:pPr>
    <w:rPr>
      <w:rFonts w:ascii="Comic Sans MS" w:hAnsi="Comic Sans MS"/>
      <w:b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tabs>
        <w:tab w:val="left" w:pos="567"/>
      </w:tabs>
      <w:jc w:val="both"/>
      <w:outlineLvl w:val="3"/>
    </w:pPr>
    <w:rPr>
      <w:rFonts w:ascii="Comic Sans MS" w:hAnsi="Comic Sans MS"/>
      <w:b/>
      <w:sz w:val="24"/>
      <w:u w:val="single"/>
    </w:rPr>
  </w:style>
  <w:style w:type="paragraph" w:styleId="Titre5">
    <w:name w:val="heading 5"/>
    <w:basedOn w:val="Normal"/>
    <w:next w:val="Normal"/>
    <w:link w:val="Titre5Car"/>
    <w:qFormat/>
    <w:pPr>
      <w:keepNext/>
      <w:outlineLvl w:val="4"/>
    </w:pPr>
    <w:rPr>
      <w:rFonts w:ascii="Comic Sans MS" w:hAnsi="Comic Sans MS"/>
      <w:b/>
      <w:sz w:val="22"/>
    </w:rPr>
  </w:style>
  <w:style w:type="paragraph" w:styleId="Titre6">
    <w:name w:val="heading 6"/>
    <w:basedOn w:val="Normal"/>
    <w:next w:val="Normal"/>
    <w:qFormat/>
    <w:pPr>
      <w:keepNext/>
      <w:tabs>
        <w:tab w:val="left" w:pos="851"/>
        <w:tab w:val="left" w:pos="1276"/>
      </w:tabs>
      <w:ind w:left="851" w:hanging="851"/>
      <w:jc w:val="both"/>
      <w:outlineLvl w:val="5"/>
    </w:pPr>
    <w:rPr>
      <w:rFonts w:ascii="Comic Sans MS" w:hAnsi="Comic Sans MS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-1701"/>
        <w:tab w:val="left" w:pos="1134"/>
        <w:tab w:val="left" w:pos="3402"/>
        <w:tab w:val="left" w:pos="4536"/>
        <w:tab w:val="left" w:pos="6804"/>
      </w:tabs>
      <w:jc w:val="center"/>
      <w:outlineLvl w:val="6"/>
    </w:pPr>
    <w:rPr>
      <w:rFonts w:ascii="Comic Sans MS" w:hAnsi="Comic Sans MS"/>
      <w:sz w:val="24"/>
    </w:rPr>
  </w:style>
  <w:style w:type="paragraph" w:styleId="Titre8">
    <w:name w:val="heading 8"/>
    <w:basedOn w:val="Normal"/>
    <w:next w:val="Normal"/>
    <w:qFormat/>
    <w:pPr>
      <w:keepNext/>
      <w:tabs>
        <w:tab w:val="left" w:pos="-1701"/>
        <w:tab w:val="left" w:pos="1134"/>
        <w:tab w:val="left" w:pos="3402"/>
        <w:tab w:val="left" w:pos="4536"/>
        <w:tab w:val="left" w:pos="6804"/>
      </w:tabs>
      <w:jc w:val="both"/>
      <w:outlineLvl w:val="7"/>
    </w:pPr>
    <w:rPr>
      <w:rFonts w:ascii="Comic Sans MS" w:hAnsi="Comic Sans MS"/>
      <w:sz w:val="24"/>
    </w:rPr>
  </w:style>
  <w:style w:type="paragraph" w:styleId="Titre9">
    <w:name w:val="heading 9"/>
    <w:basedOn w:val="Normal"/>
    <w:next w:val="Normal"/>
    <w:qFormat/>
    <w:pPr>
      <w:keepNext/>
      <w:ind w:right="-2"/>
      <w:jc w:val="center"/>
      <w:outlineLvl w:val="8"/>
    </w:pPr>
    <w:rPr>
      <w:rFonts w:ascii="Comic Sans MS" w:hAnsi="Comic Sans MS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right" w:leader="dot" w:pos="8789"/>
      </w:tabs>
      <w:spacing w:before="120" w:after="120"/>
    </w:pPr>
    <w:rPr>
      <w:rFonts w:ascii="Comic Sans MS" w:hAnsi="Comic Sans MS"/>
      <w:b/>
      <w:caps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Lienhypertextesuivivisit">
    <w:name w:val="FollowedHyperlink"/>
    <w:rPr>
      <w:color w:val="800080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00"/>
    </w:pPr>
  </w:style>
  <w:style w:type="paragraph" w:styleId="TM3">
    <w:name w:val="toc 3"/>
    <w:basedOn w:val="Normal"/>
    <w:next w:val="Normal"/>
    <w:autoRedefine/>
    <w:uiPriority w:val="39"/>
    <w:pPr>
      <w:ind w:left="400"/>
    </w:p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styleId="Normalcentr">
    <w:name w:val="Block Text"/>
    <w:basedOn w:val="Normal"/>
    <w:pPr>
      <w:tabs>
        <w:tab w:val="left" w:pos="1276"/>
      </w:tabs>
      <w:ind w:left="1276" w:right="-2" w:hanging="142"/>
      <w:jc w:val="both"/>
    </w:pPr>
    <w:rPr>
      <w:rFonts w:ascii="Comic Sans MS" w:hAnsi="Comic Sans MS"/>
      <w:sz w:val="24"/>
    </w:rPr>
  </w:style>
  <w:style w:type="paragraph" w:styleId="Corpsdetexte">
    <w:name w:val="Body Text"/>
    <w:basedOn w:val="Normal"/>
    <w:pPr>
      <w:tabs>
        <w:tab w:val="left" w:pos="567"/>
      </w:tabs>
      <w:ind w:right="-2"/>
      <w:jc w:val="both"/>
    </w:pPr>
    <w:rPr>
      <w:rFonts w:ascii="Comic Sans MS" w:hAnsi="Comic Sans MS"/>
      <w:b/>
      <w:i/>
      <w:sz w:val="24"/>
    </w:rPr>
  </w:style>
  <w:style w:type="paragraph" w:styleId="Retraitcorpsdetexte">
    <w:name w:val="Body Text Indent"/>
    <w:basedOn w:val="Normal"/>
    <w:pPr>
      <w:tabs>
        <w:tab w:val="left" w:pos="851"/>
        <w:tab w:val="left" w:pos="1418"/>
      </w:tabs>
      <w:ind w:left="851" w:hanging="851"/>
      <w:jc w:val="both"/>
    </w:pPr>
    <w:rPr>
      <w:rFonts w:ascii="Comic Sans MS" w:hAnsi="Comic Sans MS"/>
      <w:sz w:val="24"/>
    </w:rPr>
  </w:style>
  <w:style w:type="paragraph" w:styleId="Corpsdetexte2">
    <w:name w:val="Body Text 2"/>
    <w:basedOn w:val="Normal"/>
    <w:pPr>
      <w:tabs>
        <w:tab w:val="left" w:pos="6804"/>
      </w:tabs>
      <w:ind w:right="-2"/>
      <w:jc w:val="both"/>
    </w:pPr>
    <w:rPr>
      <w:rFonts w:ascii="Comic Sans MS" w:hAnsi="Comic Sans MS" w:cs="Tahoma"/>
      <w:sz w:val="24"/>
    </w:rPr>
  </w:style>
  <w:style w:type="paragraph" w:styleId="Corpsdetexte3">
    <w:name w:val="Body Text 3"/>
    <w:basedOn w:val="Normal"/>
    <w:pPr>
      <w:tabs>
        <w:tab w:val="left" w:pos="-1701"/>
        <w:tab w:val="left" w:pos="1134"/>
        <w:tab w:val="left" w:pos="3402"/>
        <w:tab w:val="left" w:pos="4536"/>
        <w:tab w:val="left" w:pos="6804"/>
      </w:tabs>
      <w:jc w:val="both"/>
    </w:pPr>
    <w:rPr>
      <w:rFonts w:ascii="Comic Sans MS" w:hAnsi="Comic Sans MS"/>
      <w:sz w:val="24"/>
    </w:rPr>
  </w:style>
  <w:style w:type="paragraph" w:styleId="Paragraphedeliste">
    <w:name w:val="List Paragraph"/>
    <w:basedOn w:val="Normal"/>
    <w:uiPriority w:val="34"/>
    <w:qFormat/>
    <w:rsid w:val="00FD530A"/>
    <w:pPr>
      <w:ind w:left="708"/>
    </w:pPr>
  </w:style>
  <w:style w:type="character" w:customStyle="1" w:styleId="Titre1Car">
    <w:name w:val="Titre 1 Car"/>
    <w:link w:val="Titre1"/>
    <w:rsid w:val="00280396"/>
    <w:rPr>
      <w:rFonts w:ascii="Comic Sans MS" w:hAnsi="Comic Sans MS"/>
      <w:b/>
      <w:sz w:val="24"/>
      <w:u w:val="single"/>
    </w:rPr>
  </w:style>
  <w:style w:type="paragraph" w:styleId="Textedebulles">
    <w:name w:val="Balloon Text"/>
    <w:basedOn w:val="Normal"/>
    <w:link w:val="TextedebullesCar"/>
    <w:rsid w:val="005D156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5D156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11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rsid w:val="002A59D2"/>
  </w:style>
  <w:style w:type="character" w:customStyle="1" w:styleId="CommentaireCar">
    <w:name w:val="Commentaire Car"/>
    <w:basedOn w:val="Policepardfaut"/>
    <w:link w:val="Commentaire"/>
    <w:rsid w:val="002A59D2"/>
  </w:style>
  <w:style w:type="character" w:customStyle="1" w:styleId="PieddepageCar">
    <w:name w:val="Pied de page Car"/>
    <w:basedOn w:val="Policepardfaut"/>
    <w:link w:val="Pieddepage"/>
    <w:rsid w:val="004B1384"/>
  </w:style>
  <w:style w:type="character" w:customStyle="1" w:styleId="En-tteCar">
    <w:name w:val="En-tête Car"/>
    <w:basedOn w:val="Policepardfaut"/>
    <w:link w:val="En-tte"/>
    <w:uiPriority w:val="99"/>
    <w:rsid w:val="0029181C"/>
  </w:style>
  <w:style w:type="character" w:customStyle="1" w:styleId="Absatz-Standardschriftart">
    <w:name w:val="Absatz-Standardschriftart"/>
    <w:rsid w:val="0029181C"/>
  </w:style>
  <w:style w:type="paragraph" w:customStyle="1" w:styleId="fcase2metab">
    <w:name w:val="f_case_2èmetab"/>
    <w:basedOn w:val="Normal"/>
    <w:rsid w:val="0029181C"/>
    <w:pPr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character" w:customStyle="1" w:styleId="Titre5Car">
    <w:name w:val="Titre 5 Car"/>
    <w:basedOn w:val="Policepardfaut"/>
    <w:link w:val="Titre5"/>
    <w:rsid w:val="009177BB"/>
    <w:rPr>
      <w:rFonts w:ascii="Comic Sans MS" w:hAnsi="Comic Sans MS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Mod&#232;les\contrat%20entretien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79460-9E4F-41EA-AF4D-CABDC38CA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contrat entretien</Template>
  <TotalTime>1</TotalTime>
  <Pages>2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SERVICES TECHIQUES</vt:lpstr>
    </vt:vector>
  </TitlesOfParts>
  <Company>Informatique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SERVICES TECHIQUES</dc:title>
  <dc:creator>generique_gap</dc:creator>
  <cp:lastModifiedBy>TABOURET, Agnes</cp:lastModifiedBy>
  <cp:revision>2</cp:revision>
  <cp:lastPrinted>2016-10-28T09:56:00Z</cp:lastPrinted>
  <dcterms:created xsi:type="dcterms:W3CDTF">2026-04-13T11:54:00Z</dcterms:created>
  <dcterms:modified xsi:type="dcterms:W3CDTF">2026-04-13T11:54:00Z</dcterms:modified>
</cp:coreProperties>
</file>